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2F06" w14:textId="77777777" w:rsidR="00B5619C" w:rsidRDefault="00B5619C" w:rsidP="00B56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GODEWYN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298DD35" w14:textId="77777777" w:rsidR="00B5619C" w:rsidRDefault="00B5619C" w:rsidP="00B56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Norwich.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1D6B26E7" w14:textId="77777777" w:rsidR="00B5619C" w:rsidRDefault="00B5619C" w:rsidP="00B5619C">
      <w:pPr>
        <w:pStyle w:val="NoSpacing"/>
        <w:rPr>
          <w:rFonts w:cs="Times New Roman"/>
          <w:szCs w:val="24"/>
        </w:rPr>
      </w:pPr>
    </w:p>
    <w:p w14:paraId="32C02DEE" w14:textId="77777777" w:rsidR="00B5619C" w:rsidRDefault="00B5619C" w:rsidP="00B5619C">
      <w:pPr>
        <w:pStyle w:val="NoSpacing"/>
        <w:rPr>
          <w:rFonts w:cs="Times New Roman"/>
          <w:szCs w:val="24"/>
        </w:rPr>
      </w:pPr>
    </w:p>
    <w:p w14:paraId="11AEDE47" w14:textId="77777777" w:rsidR="00B5619C" w:rsidRDefault="00B5619C" w:rsidP="00B56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Sesoull</w:t>
      </w:r>
      <w:proofErr w:type="spellEnd"/>
      <w:r>
        <w:rPr>
          <w:rFonts w:cs="Times New Roman"/>
          <w:szCs w:val="24"/>
        </w:rPr>
        <w:t>(q.v.) brought a plaint of trespass and taking against him</w:t>
      </w:r>
    </w:p>
    <w:p w14:paraId="7C9202F6" w14:textId="77777777" w:rsidR="00B5619C" w:rsidRDefault="00B5619C" w:rsidP="00B56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088887EA" w14:textId="77777777" w:rsidR="00B5619C" w:rsidRDefault="00B5619C" w:rsidP="00B56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8D2C8E3" w14:textId="77777777" w:rsidR="00B5619C" w:rsidRDefault="00B5619C" w:rsidP="00B5619C">
      <w:pPr>
        <w:pStyle w:val="NoSpacing"/>
        <w:rPr>
          <w:rFonts w:cs="Times New Roman"/>
          <w:szCs w:val="24"/>
        </w:rPr>
      </w:pPr>
    </w:p>
    <w:p w14:paraId="4971A519" w14:textId="77777777" w:rsidR="00B5619C" w:rsidRDefault="00B5619C" w:rsidP="00B5619C">
      <w:pPr>
        <w:pStyle w:val="NoSpacing"/>
        <w:rPr>
          <w:rFonts w:cs="Times New Roman"/>
          <w:szCs w:val="24"/>
        </w:rPr>
      </w:pPr>
    </w:p>
    <w:p w14:paraId="27D79B02" w14:textId="77777777" w:rsidR="00B5619C" w:rsidRDefault="00B5619C" w:rsidP="00B561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August 2024</w:t>
      </w:r>
    </w:p>
    <w:p w14:paraId="21040D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8A50E" w14:textId="77777777" w:rsidR="00B5619C" w:rsidRDefault="00B5619C" w:rsidP="009139A6">
      <w:r>
        <w:separator/>
      </w:r>
    </w:p>
  </w:endnote>
  <w:endnote w:type="continuationSeparator" w:id="0">
    <w:p w14:paraId="3D65ECCA" w14:textId="77777777" w:rsidR="00B5619C" w:rsidRDefault="00B561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7A2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511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707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5042" w14:textId="77777777" w:rsidR="00B5619C" w:rsidRDefault="00B5619C" w:rsidP="009139A6">
      <w:r>
        <w:separator/>
      </w:r>
    </w:p>
  </w:footnote>
  <w:footnote w:type="continuationSeparator" w:id="0">
    <w:p w14:paraId="2A2DF4B6" w14:textId="77777777" w:rsidR="00B5619C" w:rsidRDefault="00B561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28F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793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B64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9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619C"/>
    <w:rsid w:val="00BA00AB"/>
    <w:rsid w:val="00C71834"/>
    <w:rsid w:val="00CB4ED9"/>
    <w:rsid w:val="00D82F3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BC74A"/>
  <w15:chartTrackingRefBased/>
  <w15:docId w15:val="{57A11263-D245-47D1-BC4C-AC348A3B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61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2024-11-17T15:32:00Z</dcterms:created>
  <dcterms:modified xsi:type="dcterms:W3CDTF">2024-11-17T15:32:00Z</dcterms:modified>
</cp:coreProperties>
</file>